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F03" w:rsidRDefault="00DC7F03" w:rsidP="00DC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FERES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:rsidR="00DC7F03" w:rsidRDefault="00DC7F03" w:rsidP="00DC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DC7F03" w:rsidRDefault="00DC7F03" w:rsidP="00DC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F03" w:rsidRDefault="00DC7F03" w:rsidP="00DC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F03" w:rsidRDefault="00DC7F03" w:rsidP="00DC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C7F03" w:rsidRDefault="00DC7F03" w:rsidP="00DC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DC7F03" w:rsidRDefault="00DC7F03" w:rsidP="00DC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p.116)</w:t>
      </w:r>
    </w:p>
    <w:p w:rsidR="00DC7F03" w:rsidRDefault="00DC7F03" w:rsidP="00DC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F03" w:rsidRDefault="00DC7F03" w:rsidP="00DC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C7F03" w:rsidRDefault="00DC7F03" w:rsidP="00DC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2016</w:t>
      </w:r>
      <w:bookmarkStart w:id="0" w:name="_GoBack"/>
      <w:bookmarkEnd w:id="0"/>
    </w:p>
    <w:sectPr w:rsidR="006B2F86" w:rsidRPr="00DC7F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F03" w:rsidRDefault="00DC7F03" w:rsidP="00E71FC3">
      <w:pPr>
        <w:spacing w:after="0" w:line="240" w:lineRule="auto"/>
      </w:pPr>
      <w:r>
        <w:separator/>
      </w:r>
    </w:p>
  </w:endnote>
  <w:endnote w:type="continuationSeparator" w:id="0">
    <w:p w:rsidR="00DC7F03" w:rsidRDefault="00DC7F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F03" w:rsidRDefault="00DC7F03" w:rsidP="00E71FC3">
      <w:pPr>
        <w:spacing w:after="0" w:line="240" w:lineRule="auto"/>
      </w:pPr>
      <w:r>
        <w:separator/>
      </w:r>
    </w:p>
  </w:footnote>
  <w:footnote w:type="continuationSeparator" w:id="0">
    <w:p w:rsidR="00DC7F03" w:rsidRDefault="00DC7F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F03"/>
    <w:rsid w:val="00AB52E8"/>
    <w:rsid w:val="00B16D3F"/>
    <w:rsid w:val="00DC7F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5C19E"/>
  <w15:chartTrackingRefBased/>
  <w15:docId w15:val="{F30BC86A-45BF-4E04-B6A4-C73937A6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2016-06-13T11:00:00Z</dcterms:created>
  <dcterms:modified xsi:type="dcterms:W3CDTF">2016-06-13T11:01:00Z</dcterms:modified>
</cp:coreProperties>
</file>